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E8156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KECHYN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1DB4A553" w14:textId="11061569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Selby Abbey.</w:t>
      </w:r>
    </w:p>
    <w:p w14:paraId="363715FA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2F3D4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10E51" w14:textId="77777777" w:rsidR="00A465D4" w:rsidRPr="00FF328A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356F0E78" w14:textId="77777777" w:rsidR="00A465D4" w:rsidRPr="00FF328A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008AF1A8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6D656842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DAEF3" w14:textId="77777777" w:rsidR="00A465D4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D9923" w14:textId="77777777" w:rsidR="00A465D4" w:rsidRPr="00FF328A" w:rsidRDefault="00A465D4" w:rsidP="00A46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4A5CE2DB" w14:textId="2BB8AD08" w:rsidR="00BA00AB" w:rsidRPr="00A465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465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C9A0C" w14:textId="77777777" w:rsidR="00A465D4" w:rsidRDefault="00A465D4" w:rsidP="009139A6">
      <w:r>
        <w:separator/>
      </w:r>
    </w:p>
  </w:endnote>
  <w:endnote w:type="continuationSeparator" w:id="0">
    <w:p w14:paraId="3BA2984E" w14:textId="77777777" w:rsidR="00A465D4" w:rsidRDefault="00A465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39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1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B2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CFBC" w14:textId="77777777" w:rsidR="00A465D4" w:rsidRDefault="00A465D4" w:rsidP="009139A6">
      <w:r>
        <w:separator/>
      </w:r>
    </w:p>
  </w:footnote>
  <w:footnote w:type="continuationSeparator" w:id="0">
    <w:p w14:paraId="7FA9ECDE" w14:textId="77777777" w:rsidR="00A465D4" w:rsidRDefault="00A465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8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8E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6B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D4"/>
    <w:rsid w:val="000666E0"/>
    <w:rsid w:val="002510B7"/>
    <w:rsid w:val="005C130B"/>
    <w:rsid w:val="00826F5C"/>
    <w:rsid w:val="009139A6"/>
    <w:rsid w:val="009448BB"/>
    <w:rsid w:val="00A3176C"/>
    <w:rsid w:val="00A465D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40B01"/>
  <w15:chartTrackingRefBased/>
  <w15:docId w15:val="{D6CB0895-05B8-4C3A-8376-075B4DA2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2021-09-28T16:16:00Z</dcterms:created>
  <dcterms:modified xsi:type="dcterms:W3CDTF">2021-09-28T16:20:00Z</dcterms:modified>
</cp:coreProperties>
</file>